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892" w:rsidRPr="00471231" w:rsidRDefault="00BF3892" w:rsidP="004712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1231">
        <w:rPr>
          <w:rFonts w:ascii="Times New Roman" w:hAnsi="Times New Roman"/>
          <w:b/>
          <w:sz w:val="24"/>
          <w:szCs w:val="24"/>
        </w:rPr>
        <w:t xml:space="preserve"> РОССИЙСКАЯ  ФЕДЕРАЦИЯ</w:t>
      </w:r>
    </w:p>
    <w:p w:rsidR="00BF3892" w:rsidRPr="00471231" w:rsidRDefault="00BF3892" w:rsidP="004712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1231">
        <w:rPr>
          <w:rFonts w:ascii="Times New Roman" w:hAnsi="Times New Roman"/>
          <w:b/>
          <w:sz w:val="24"/>
          <w:szCs w:val="24"/>
        </w:rPr>
        <w:t xml:space="preserve">Березинская   сельская  администрация  </w:t>
      </w:r>
    </w:p>
    <w:p w:rsidR="00BF3892" w:rsidRPr="00471231" w:rsidRDefault="00BF3892" w:rsidP="004712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1231">
        <w:rPr>
          <w:rFonts w:ascii="Times New Roman" w:hAnsi="Times New Roman"/>
          <w:b/>
          <w:sz w:val="24"/>
          <w:szCs w:val="24"/>
        </w:rPr>
        <w:t>Березинского  сельского  поселения</w:t>
      </w:r>
    </w:p>
    <w:p w:rsidR="00BF3892" w:rsidRPr="00471231" w:rsidRDefault="00BF3892" w:rsidP="004712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1231">
        <w:rPr>
          <w:rFonts w:ascii="Times New Roman" w:hAnsi="Times New Roman"/>
          <w:b/>
          <w:sz w:val="24"/>
          <w:szCs w:val="24"/>
        </w:rPr>
        <w:t>Унечского района  Брянской  области</w:t>
      </w:r>
    </w:p>
    <w:p w:rsidR="00BF3892" w:rsidRPr="00471231" w:rsidRDefault="00BF3892" w:rsidP="00471231">
      <w:pPr>
        <w:spacing w:after="0"/>
        <w:ind w:left="708" w:firstLine="708"/>
        <w:rPr>
          <w:rFonts w:ascii="Times New Roman" w:hAnsi="Times New Roman"/>
          <w:b/>
          <w:sz w:val="24"/>
          <w:szCs w:val="24"/>
        </w:rPr>
      </w:pPr>
      <w:r w:rsidRPr="00DB61A7">
        <w:rPr>
          <w:rFonts w:ascii="Times New Roman" w:hAnsi="Times New Roman"/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BD21315_" style="width:332.25pt;height:16.5pt;visibility:visible">
            <v:imagedata r:id="rId5" o:title=""/>
          </v:shape>
        </w:pict>
      </w:r>
    </w:p>
    <w:p w:rsidR="00BF3892" w:rsidRPr="00471231" w:rsidRDefault="00BF3892" w:rsidP="009738FF">
      <w:pPr>
        <w:pStyle w:val="Subtitle"/>
        <w:spacing w:before="120"/>
        <w:rPr>
          <w:rFonts w:ascii="Times New Roman" w:hAnsi="Times New Roman" w:cs="Times New Roman"/>
          <w:sz w:val="24"/>
        </w:rPr>
      </w:pPr>
      <w:r w:rsidRPr="00471231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BF3892" w:rsidRDefault="00BF3892" w:rsidP="004712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 13 апреля </w:t>
      </w:r>
      <w:r w:rsidRPr="00471231">
        <w:rPr>
          <w:rFonts w:ascii="Times New Roman" w:hAnsi="Times New Roman"/>
          <w:b/>
          <w:sz w:val="24"/>
          <w:szCs w:val="24"/>
        </w:rPr>
        <w:t>2026  год</w:t>
      </w:r>
      <w:r>
        <w:rPr>
          <w:rFonts w:ascii="Times New Roman" w:hAnsi="Times New Roman"/>
          <w:b/>
          <w:sz w:val="24"/>
          <w:szCs w:val="24"/>
        </w:rPr>
        <w:t xml:space="preserve">а </w:t>
      </w:r>
      <w:r w:rsidRPr="00471231">
        <w:rPr>
          <w:rFonts w:ascii="Times New Roman" w:hAnsi="Times New Roman"/>
          <w:b/>
          <w:sz w:val="24"/>
          <w:szCs w:val="24"/>
        </w:rPr>
        <w:t xml:space="preserve"> № </w:t>
      </w:r>
      <w:r>
        <w:rPr>
          <w:rFonts w:ascii="Times New Roman" w:hAnsi="Times New Roman"/>
          <w:b/>
          <w:sz w:val="24"/>
          <w:szCs w:val="24"/>
        </w:rPr>
        <w:t>6</w:t>
      </w:r>
      <w:r w:rsidRPr="00471231">
        <w:rPr>
          <w:rFonts w:ascii="Times New Roman" w:hAnsi="Times New Roman"/>
          <w:b/>
          <w:sz w:val="24"/>
          <w:szCs w:val="24"/>
        </w:rPr>
        <w:t xml:space="preserve"> </w:t>
      </w:r>
    </w:p>
    <w:p w:rsidR="00BF3892" w:rsidRPr="00471231" w:rsidRDefault="00BF3892" w:rsidP="004712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71231">
        <w:rPr>
          <w:rFonts w:ascii="Times New Roman" w:hAnsi="Times New Roman"/>
          <w:b/>
          <w:sz w:val="24"/>
          <w:szCs w:val="24"/>
        </w:rPr>
        <w:t>д.Березина</w:t>
      </w:r>
    </w:p>
    <w:p w:rsidR="00BF3892" w:rsidRDefault="00BF3892" w:rsidP="00471231">
      <w:pPr>
        <w:widowControl w:val="0"/>
        <w:spacing w:after="0"/>
        <w:ind w:right="5102"/>
        <w:rPr>
          <w:rFonts w:ascii="Times New Roman" w:hAnsi="Times New Roman"/>
          <w:bCs/>
          <w:sz w:val="24"/>
          <w:szCs w:val="24"/>
        </w:rPr>
      </w:pPr>
    </w:p>
    <w:p w:rsidR="00BF3892" w:rsidRPr="00471231" w:rsidRDefault="00BF3892" w:rsidP="003C739B">
      <w:pPr>
        <w:widowControl w:val="0"/>
        <w:spacing w:after="0"/>
        <w:ind w:right="5102"/>
        <w:rPr>
          <w:rFonts w:ascii="Times New Roman" w:hAnsi="Times New Roman"/>
          <w:bCs/>
          <w:sz w:val="24"/>
          <w:szCs w:val="24"/>
        </w:rPr>
      </w:pPr>
      <w:r w:rsidRPr="00471231">
        <w:rPr>
          <w:rFonts w:ascii="Times New Roman" w:hAnsi="Times New Roman"/>
          <w:bCs/>
          <w:sz w:val="24"/>
          <w:szCs w:val="24"/>
        </w:rPr>
        <w:t xml:space="preserve">О </w:t>
      </w:r>
      <w:r>
        <w:rPr>
          <w:rFonts w:ascii="Times New Roman" w:hAnsi="Times New Roman"/>
          <w:bCs/>
          <w:sz w:val="24"/>
          <w:szCs w:val="24"/>
        </w:rPr>
        <w:t xml:space="preserve"> нерабочем дне 21 апреля 2026 года</w:t>
      </w:r>
    </w:p>
    <w:p w:rsidR="00BF3892" w:rsidRPr="00471231" w:rsidRDefault="00BF3892" w:rsidP="00712C5D">
      <w:pPr>
        <w:widowControl w:val="0"/>
        <w:spacing w:after="0"/>
        <w:ind w:right="5102"/>
        <w:rPr>
          <w:rFonts w:ascii="Times New Roman" w:hAnsi="Times New Roman"/>
          <w:bCs/>
          <w:sz w:val="24"/>
          <w:szCs w:val="24"/>
        </w:rPr>
      </w:pPr>
    </w:p>
    <w:p w:rsidR="00BF3892" w:rsidRPr="00471231" w:rsidRDefault="00BF3892" w:rsidP="00471231">
      <w:pPr>
        <w:widowControl w:val="0"/>
        <w:spacing w:after="0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471231">
        <w:rPr>
          <w:rFonts w:ascii="Times New Roman" w:hAnsi="Times New Roman"/>
          <w:bCs/>
          <w:sz w:val="24"/>
          <w:szCs w:val="24"/>
        </w:rPr>
        <w:t xml:space="preserve">          В соответствии с </w:t>
      </w:r>
      <w:r>
        <w:rPr>
          <w:rFonts w:ascii="Times New Roman" w:hAnsi="Times New Roman"/>
          <w:bCs/>
          <w:sz w:val="24"/>
          <w:szCs w:val="24"/>
        </w:rPr>
        <w:t>указом Губернатора Брянской области от 8 апреля 2026 года №40 «Об объявлении нерабочим праздничным днем на территории Брянской области 21 апреля 2026 года», администрация Березинского сельского поселения</w:t>
      </w:r>
    </w:p>
    <w:p w:rsidR="00BF3892" w:rsidRPr="00471231" w:rsidRDefault="00BF3892" w:rsidP="009B1D8F">
      <w:pPr>
        <w:widowControl w:val="0"/>
        <w:spacing w:after="0"/>
        <w:ind w:right="-1"/>
        <w:rPr>
          <w:rFonts w:ascii="Times New Roman" w:hAnsi="Times New Roman"/>
          <w:bCs/>
          <w:sz w:val="24"/>
          <w:szCs w:val="24"/>
        </w:rPr>
      </w:pPr>
    </w:p>
    <w:p w:rsidR="00BF3892" w:rsidRPr="00471231" w:rsidRDefault="00BF3892" w:rsidP="009B1D8F">
      <w:pPr>
        <w:widowControl w:val="0"/>
        <w:spacing w:after="0"/>
        <w:ind w:right="-1"/>
        <w:rPr>
          <w:rFonts w:ascii="Times New Roman" w:hAnsi="Times New Roman"/>
          <w:bCs/>
          <w:sz w:val="24"/>
          <w:szCs w:val="24"/>
        </w:rPr>
      </w:pPr>
      <w:r w:rsidRPr="00471231">
        <w:rPr>
          <w:rFonts w:ascii="Times New Roman" w:hAnsi="Times New Roman"/>
          <w:bCs/>
          <w:sz w:val="24"/>
          <w:szCs w:val="24"/>
        </w:rPr>
        <w:t xml:space="preserve">   ПОСТАНОВЛЯ</w:t>
      </w:r>
      <w:r>
        <w:rPr>
          <w:rFonts w:ascii="Times New Roman" w:hAnsi="Times New Roman"/>
          <w:bCs/>
          <w:sz w:val="24"/>
          <w:szCs w:val="24"/>
        </w:rPr>
        <w:t>ЕТ</w:t>
      </w:r>
      <w:r w:rsidRPr="00471231">
        <w:rPr>
          <w:rFonts w:ascii="Times New Roman" w:hAnsi="Times New Roman"/>
          <w:bCs/>
          <w:sz w:val="24"/>
          <w:szCs w:val="24"/>
        </w:rPr>
        <w:t>:</w:t>
      </w:r>
    </w:p>
    <w:p w:rsidR="00BF3892" w:rsidRPr="00471231" w:rsidRDefault="00BF3892" w:rsidP="009B1D8F">
      <w:pPr>
        <w:widowControl w:val="0"/>
        <w:spacing w:after="0"/>
        <w:ind w:right="-1"/>
        <w:rPr>
          <w:rFonts w:ascii="Times New Roman" w:hAnsi="Times New Roman"/>
          <w:bCs/>
          <w:sz w:val="24"/>
          <w:szCs w:val="24"/>
        </w:rPr>
      </w:pPr>
      <w:r w:rsidRPr="00471231">
        <w:rPr>
          <w:rFonts w:ascii="Times New Roman" w:hAnsi="Times New Roman"/>
          <w:bCs/>
          <w:sz w:val="24"/>
          <w:szCs w:val="24"/>
        </w:rPr>
        <w:t xml:space="preserve">  </w:t>
      </w:r>
    </w:p>
    <w:p w:rsidR="00BF3892" w:rsidRPr="00471231" w:rsidRDefault="00BF3892" w:rsidP="00D92F52">
      <w:pPr>
        <w:widowControl w:val="0"/>
        <w:spacing w:after="0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471231">
        <w:rPr>
          <w:rFonts w:ascii="Times New Roman" w:hAnsi="Times New Roman"/>
          <w:bCs/>
          <w:sz w:val="24"/>
          <w:szCs w:val="24"/>
        </w:rPr>
        <w:t xml:space="preserve">             1.</w:t>
      </w:r>
      <w:r w:rsidRPr="00D92F5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Объявить  нерабочим праздничным днем для органов местного самоуправления Березинского сельского поселения  21 апреля 2026 года»,</w:t>
      </w:r>
    </w:p>
    <w:p w:rsidR="00BF3892" w:rsidRPr="00471231" w:rsidRDefault="00BF3892" w:rsidP="00E628DF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71231">
        <w:rPr>
          <w:rFonts w:ascii="Times New Roman" w:hAnsi="Times New Roman"/>
          <w:sz w:val="24"/>
          <w:szCs w:val="24"/>
        </w:rPr>
        <w:t>2. Данное постановление вступает в силу с момента подписания.</w:t>
      </w:r>
    </w:p>
    <w:p w:rsidR="00BF3892" w:rsidRPr="00471231" w:rsidRDefault="00BF3892" w:rsidP="00E628DF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71231">
        <w:rPr>
          <w:rFonts w:ascii="Times New Roman" w:hAnsi="Times New Roman"/>
          <w:sz w:val="24"/>
          <w:szCs w:val="24"/>
        </w:rPr>
        <w:t>3. Данное постановление обнародовать согласно Уставу</w:t>
      </w:r>
      <w:r>
        <w:rPr>
          <w:rFonts w:ascii="Times New Roman" w:hAnsi="Times New Roman"/>
          <w:sz w:val="24"/>
          <w:szCs w:val="24"/>
        </w:rPr>
        <w:t xml:space="preserve"> Березинского сельского поселения</w:t>
      </w:r>
    </w:p>
    <w:p w:rsidR="00BF3892" w:rsidRPr="00471231" w:rsidRDefault="00BF3892" w:rsidP="009738FF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71231">
        <w:rPr>
          <w:rFonts w:ascii="Times New Roman" w:hAnsi="Times New Roman"/>
          <w:sz w:val="24"/>
          <w:szCs w:val="24"/>
        </w:rPr>
        <w:t>.</w:t>
      </w:r>
    </w:p>
    <w:p w:rsidR="00BF3892" w:rsidRDefault="00BF3892" w:rsidP="009738F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F3892" w:rsidRPr="00471231" w:rsidRDefault="00BF3892" w:rsidP="009738F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71231">
        <w:rPr>
          <w:rFonts w:ascii="Times New Roman" w:hAnsi="Times New Roman"/>
          <w:sz w:val="24"/>
          <w:szCs w:val="24"/>
        </w:rPr>
        <w:t xml:space="preserve">ВРИО главы администрации </w:t>
      </w:r>
      <w:r w:rsidRPr="00471231">
        <w:rPr>
          <w:rFonts w:ascii="Times New Roman" w:hAnsi="Times New Roman"/>
          <w:sz w:val="24"/>
          <w:szCs w:val="24"/>
        </w:rPr>
        <w:tab/>
      </w:r>
    </w:p>
    <w:p w:rsidR="00BF3892" w:rsidRPr="00471231" w:rsidRDefault="00BF3892" w:rsidP="009738F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71231">
        <w:rPr>
          <w:rFonts w:ascii="Times New Roman" w:hAnsi="Times New Roman"/>
          <w:sz w:val="24"/>
          <w:szCs w:val="24"/>
        </w:rPr>
        <w:t>Березинского сельского поселения</w:t>
      </w:r>
      <w:r w:rsidRPr="00471231">
        <w:rPr>
          <w:rFonts w:ascii="Times New Roman" w:hAnsi="Times New Roman"/>
          <w:sz w:val="24"/>
          <w:szCs w:val="24"/>
        </w:rPr>
        <w:tab/>
      </w:r>
      <w:r w:rsidRPr="00471231">
        <w:rPr>
          <w:rFonts w:ascii="Times New Roman" w:hAnsi="Times New Roman"/>
          <w:sz w:val="24"/>
          <w:szCs w:val="24"/>
        </w:rPr>
        <w:tab/>
      </w:r>
      <w:r w:rsidRPr="00471231">
        <w:rPr>
          <w:rFonts w:ascii="Times New Roman" w:hAnsi="Times New Roman"/>
          <w:sz w:val="24"/>
          <w:szCs w:val="24"/>
        </w:rPr>
        <w:tab/>
        <w:t xml:space="preserve">              </w:t>
      </w:r>
      <w:r w:rsidRPr="00471231">
        <w:rPr>
          <w:rFonts w:ascii="Times New Roman" w:hAnsi="Times New Roman"/>
          <w:sz w:val="24"/>
          <w:szCs w:val="24"/>
        </w:rPr>
        <w:tab/>
        <w:t>Т.М. Хомякова</w:t>
      </w:r>
    </w:p>
    <w:p w:rsidR="00BF3892" w:rsidRDefault="00BF3892" w:rsidP="009738F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BF3892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C5D"/>
    <w:rsid w:val="00003A38"/>
    <w:rsid w:val="00011959"/>
    <w:rsid w:val="00057754"/>
    <w:rsid w:val="0008274C"/>
    <w:rsid w:val="000F0C56"/>
    <w:rsid w:val="000F6E51"/>
    <w:rsid w:val="00110B21"/>
    <w:rsid w:val="001269BB"/>
    <w:rsid w:val="00141FBF"/>
    <w:rsid w:val="00146AC8"/>
    <w:rsid w:val="001B6A42"/>
    <w:rsid w:val="001C0F84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8112E"/>
    <w:rsid w:val="00296AEE"/>
    <w:rsid w:val="00296EEE"/>
    <w:rsid w:val="002A53D6"/>
    <w:rsid w:val="002B1176"/>
    <w:rsid w:val="002B64E9"/>
    <w:rsid w:val="002D43CD"/>
    <w:rsid w:val="002F160A"/>
    <w:rsid w:val="003209A6"/>
    <w:rsid w:val="003402AC"/>
    <w:rsid w:val="00372ADA"/>
    <w:rsid w:val="00373D55"/>
    <w:rsid w:val="0037414E"/>
    <w:rsid w:val="00385688"/>
    <w:rsid w:val="003A521F"/>
    <w:rsid w:val="003B43AB"/>
    <w:rsid w:val="003C739B"/>
    <w:rsid w:val="003D0B45"/>
    <w:rsid w:val="003D17A8"/>
    <w:rsid w:val="003D736D"/>
    <w:rsid w:val="003E465F"/>
    <w:rsid w:val="003F262B"/>
    <w:rsid w:val="00417083"/>
    <w:rsid w:val="00457726"/>
    <w:rsid w:val="00470A79"/>
    <w:rsid w:val="00471231"/>
    <w:rsid w:val="004A569A"/>
    <w:rsid w:val="004B28F0"/>
    <w:rsid w:val="004B7435"/>
    <w:rsid w:val="004D35E0"/>
    <w:rsid w:val="004E5883"/>
    <w:rsid w:val="0050121E"/>
    <w:rsid w:val="005175F5"/>
    <w:rsid w:val="00575D12"/>
    <w:rsid w:val="00580713"/>
    <w:rsid w:val="005839BC"/>
    <w:rsid w:val="00583F00"/>
    <w:rsid w:val="005D71F3"/>
    <w:rsid w:val="005E27B2"/>
    <w:rsid w:val="00601760"/>
    <w:rsid w:val="006118F9"/>
    <w:rsid w:val="0066083C"/>
    <w:rsid w:val="006930A2"/>
    <w:rsid w:val="0069405F"/>
    <w:rsid w:val="006974DA"/>
    <w:rsid w:val="006B5A7B"/>
    <w:rsid w:val="006E071A"/>
    <w:rsid w:val="00712C5D"/>
    <w:rsid w:val="0075769B"/>
    <w:rsid w:val="00767483"/>
    <w:rsid w:val="00767AE3"/>
    <w:rsid w:val="007A1678"/>
    <w:rsid w:val="007B5E94"/>
    <w:rsid w:val="007F32E7"/>
    <w:rsid w:val="0080375E"/>
    <w:rsid w:val="00813ED2"/>
    <w:rsid w:val="0082216A"/>
    <w:rsid w:val="008533C3"/>
    <w:rsid w:val="008B1F3C"/>
    <w:rsid w:val="008C20F8"/>
    <w:rsid w:val="0091416F"/>
    <w:rsid w:val="00926E82"/>
    <w:rsid w:val="00950069"/>
    <w:rsid w:val="009738FF"/>
    <w:rsid w:val="00975688"/>
    <w:rsid w:val="00976C1B"/>
    <w:rsid w:val="009B1D8F"/>
    <w:rsid w:val="009E5FE9"/>
    <w:rsid w:val="00A01690"/>
    <w:rsid w:val="00A06E3F"/>
    <w:rsid w:val="00A3160A"/>
    <w:rsid w:val="00A35A39"/>
    <w:rsid w:val="00A46E76"/>
    <w:rsid w:val="00A607C2"/>
    <w:rsid w:val="00A61AF7"/>
    <w:rsid w:val="00A71A1B"/>
    <w:rsid w:val="00A8260B"/>
    <w:rsid w:val="00AC2F51"/>
    <w:rsid w:val="00AD76D7"/>
    <w:rsid w:val="00B42669"/>
    <w:rsid w:val="00B553B1"/>
    <w:rsid w:val="00B55862"/>
    <w:rsid w:val="00B953FF"/>
    <w:rsid w:val="00BB2885"/>
    <w:rsid w:val="00BB7199"/>
    <w:rsid w:val="00BD02D1"/>
    <w:rsid w:val="00BD34CB"/>
    <w:rsid w:val="00BF3892"/>
    <w:rsid w:val="00C23255"/>
    <w:rsid w:val="00C3166D"/>
    <w:rsid w:val="00C45306"/>
    <w:rsid w:val="00C55C92"/>
    <w:rsid w:val="00C55F57"/>
    <w:rsid w:val="00C56B1A"/>
    <w:rsid w:val="00C66934"/>
    <w:rsid w:val="00C71704"/>
    <w:rsid w:val="00C815D3"/>
    <w:rsid w:val="00CA4C47"/>
    <w:rsid w:val="00CC630C"/>
    <w:rsid w:val="00CD0190"/>
    <w:rsid w:val="00CE7FB8"/>
    <w:rsid w:val="00CF4EF8"/>
    <w:rsid w:val="00D57575"/>
    <w:rsid w:val="00D62442"/>
    <w:rsid w:val="00D92F52"/>
    <w:rsid w:val="00DB61A7"/>
    <w:rsid w:val="00DC76CD"/>
    <w:rsid w:val="00DD40AC"/>
    <w:rsid w:val="00DD758F"/>
    <w:rsid w:val="00E250B8"/>
    <w:rsid w:val="00E26023"/>
    <w:rsid w:val="00E439B3"/>
    <w:rsid w:val="00E628DF"/>
    <w:rsid w:val="00EB5037"/>
    <w:rsid w:val="00EE3086"/>
    <w:rsid w:val="00F04AFF"/>
    <w:rsid w:val="00F07D24"/>
    <w:rsid w:val="00F43ACD"/>
    <w:rsid w:val="00F6612B"/>
    <w:rsid w:val="00F814F7"/>
    <w:rsid w:val="00F84C27"/>
    <w:rsid w:val="00F86035"/>
    <w:rsid w:val="00F8657C"/>
    <w:rsid w:val="00FB7879"/>
    <w:rsid w:val="00FC2C70"/>
    <w:rsid w:val="00F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76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99"/>
    <w:qFormat/>
    <w:rsid w:val="00712C5D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12C5D"/>
    <w:rPr>
      <w:rFonts w:ascii="Arial Narrow" w:hAnsi="Arial Narrow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2C5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1416F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E628DF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628D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130</Words>
  <Characters>743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4</cp:revision>
  <cp:lastPrinted>2026-04-13T09:32:00Z</cp:lastPrinted>
  <dcterms:created xsi:type="dcterms:W3CDTF">2026-03-04T06:50:00Z</dcterms:created>
  <dcterms:modified xsi:type="dcterms:W3CDTF">2026-04-13T09:33:00Z</dcterms:modified>
</cp:coreProperties>
</file>